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AA733A" w:rsidRPr="00000006" w:rsidTr="00000006">
        <w:trPr>
          <w:trHeight w:val="1701"/>
        </w:trPr>
        <w:tc>
          <w:tcPr>
            <w:tcW w:w="9628" w:type="dxa"/>
          </w:tcPr>
          <w:p w:rsidR="00AA733A" w:rsidRPr="00000006" w:rsidRDefault="00AA733A" w:rsidP="00000006">
            <w:pPr>
              <w:pStyle w:val="Title"/>
              <w:spacing w:line="360" w:lineRule="auto"/>
              <w:rPr>
                <w:b/>
                <w:bCs/>
              </w:rPr>
            </w:pPr>
            <w:r w:rsidRPr="00000006">
              <w:rPr>
                <w:b/>
                <w:bCs/>
              </w:rPr>
              <w:t>ШЕПТИЦЬКА МІСЬКА РАДА</w:t>
            </w:r>
          </w:p>
          <w:p w:rsidR="00AA733A" w:rsidRPr="00000006" w:rsidRDefault="00AA733A" w:rsidP="00000006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000006">
              <w:rPr>
                <w:b/>
                <w:bCs/>
              </w:rPr>
              <w:t>сорок  сьома  сесія восьмого скликання</w:t>
            </w:r>
          </w:p>
          <w:p w:rsidR="00AA733A" w:rsidRPr="00000006" w:rsidRDefault="00AA733A" w:rsidP="0000000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0000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AA733A" w:rsidRPr="00000006" w:rsidRDefault="00AA733A" w:rsidP="0000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AA733A" w:rsidRPr="00000006" w:rsidTr="00000006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AA733A" w:rsidRPr="00CA4AC2" w:rsidRDefault="00AA733A" w:rsidP="00DA7A50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CA4AC2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AA733A" w:rsidRPr="00000006" w:rsidRDefault="00AA733A" w:rsidP="00DA7A50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00006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AA733A" w:rsidRPr="00000006" w:rsidRDefault="00AA733A" w:rsidP="00DA7A50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00006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CA4AC2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3253</w:t>
                  </w:r>
                </w:p>
              </w:tc>
            </w:tr>
          </w:tbl>
          <w:p w:rsidR="00AA733A" w:rsidRPr="00000006" w:rsidRDefault="00AA733A" w:rsidP="00000006">
            <w:pPr>
              <w:spacing w:after="0" w:line="240" w:lineRule="auto"/>
              <w:jc w:val="center"/>
            </w:pPr>
          </w:p>
        </w:tc>
      </w:tr>
    </w:tbl>
    <w:p w:rsidR="00AA733A" w:rsidRPr="004D7CAC" w:rsidRDefault="00AA733A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AA733A" w:rsidRPr="000F5FC9" w:rsidRDefault="00AA733A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437"/>
      </w:tblGrid>
      <w:tr w:rsidR="00AA733A" w:rsidRPr="00000006" w:rsidTr="005940BF">
        <w:trPr>
          <w:trHeight w:val="318"/>
        </w:trPr>
        <w:tc>
          <w:tcPr>
            <w:tcW w:w="4437" w:type="dxa"/>
            <w:vMerge w:val="restart"/>
          </w:tcPr>
          <w:p w:rsidR="00AA733A" w:rsidRPr="00000006" w:rsidRDefault="00AA733A" w:rsidP="0000000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00006">
              <w:rPr>
                <w:rFonts w:ascii="Times New Roman" w:hAnsi="Times New Roman"/>
                <w:b/>
                <w:sz w:val="26"/>
                <w:szCs w:val="26"/>
              </w:rPr>
              <w:t>Про затвердження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програми заходів громадського порядку та безпеки </w:t>
            </w:r>
            <w:r w:rsidRPr="0000000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на 2025 рік згідно Комплексної програми « Безпечна громада»на 2022-2025 роки</w:t>
            </w:r>
          </w:p>
        </w:tc>
      </w:tr>
      <w:tr w:rsidR="00AA733A" w:rsidRPr="00000006" w:rsidTr="005940BF">
        <w:trPr>
          <w:trHeight w:val="318"/>
        </w:trPr>
        <w:tc>
          <w:tcPr>
            <w:tcW w:w="4437" w:type="dxa"/>
            <w:vMerge/>
          </w:tcPr>
          <w:p w:rsidR="00AA733A" w:rsidRPr="00000006" w:rsidRDefault="00AA733A" w:rsidP="00000006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AA733A" w:rsidRDefault="00AA733A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A733A" w:rsidRPr="00C07928" w:rsidRDefault="00AA733A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22 частини 1 </w:t>
      </w:r>
      <w:r w:rsidRPr="00C079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статті 26 Закону України «Про місцеве самоврядування в Україні»,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статтею 91 Бюджетного кодексу України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07A58">
        <w:rPr>
          <w:rFonts w:ascii="Times New Roman" w:hAnsi="Times New Roman" w:cs="Times New Roman"/>
          <w:sz w:val="26"/>
          <w:szCs w:val="26"/>
          <w:lang w:val="uk-UA"/>
        </w:rPr>
        <w:t>Шептицька</w:t>
      </w:r>
      <w:r w:rsidRPr="00E420C3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міська рада</w:t>
      </w:r>
    </w:p>
    <w:p w:rsidR="00AA733A" w:rsidRPr="00C07928" w:rsidRDefault="00AA733A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6"/>
          <w:szCs w:val="26"/>
        </w:rPr>
      </w:pPr>
      <w:r w:rsidRPr="00C07928">
        <w:rPr>
          <w:rFonts w:ascii="Times New Roman" w:hAnsi="Times New Roman"/>
          <w:bCs/>
          <w:spacing w:val="60"/>
          <w:sz w:val="26"/>
          <w:szCs w:val="26"/>
        </w:rPr>
        <w:t>ВИРІШИЛА:</w:t>
      </w:r>
    </w:p>
    <w:p w:rsidR="00AA733A" w:rsidRPr="005940BF" w:rsidRDefault="00AA733A" w:rsidP="005940BF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bCs/>
          <w:iCs/>
          <w:sz w:val="26"/>
          <w:szCs w:val="26"/>
        </w:rPr>
      </w:pPr>
      <w:r w:rsidRPr="005940BF">
        <w:rPr>
          <w:rFonts w:ascii="Times New Roman" w:hAnsi="Times New Roman"/>
          <w:sz w:val="26"/>
          <w:szCs w:val="26"/>
        </w:rPr>
        <w:t xml:space="preserve">          1.     Затвердити   Програму заходів громадського порядку та безпеки  на 2025 рік згідно Комплексної програми Безпечна громада»на 2022-2025 роки, </w:t>
      </w:r>
      <w:r w:rsidRPr="005940BF">
        <w:rPr>
          <w:rFonts w:ascii="Times New Roman" w:hAnsi="Times New Roman"/>
          <w:bCs/>
          <w:iCs/>
          <w:sz w:val="26"/>
          <w:szCs w:val="26"/>
        </w:rPr>
        <w:t>що додається.</w:t>
      </w:r>
    </w:p>
    <w:p w:rsidR="00AA733A" w:rsidRPr="005940BF" w:rsidRDefault="00AA733A" w:rsidP="00C07928">
      <w:pPr>
        <w:spacing w:after="0" w:line="240" w:lineRule="auto"/>
        <w:ind w:left="720"/>
        <w:jc w:val="both"/>
        <w:rPr>
          <w:rFonts w:ascii="Times New Roman" w:hAnsi="Times New Roman"/>
          <w:bCs/>
          <w:iCs/>
          <w:sz w:val="26"/>
          <w:szCs w:val="26"/>
        </w:rPr>
      </w:pPr>
    </w:p>
    <w:p w:rsidR="00AA733A" w:rsidRDefault="00AA733A" w:rsidP="00C07928">
      <w:pPr>
        <w:pStyle w:val="a"/>
        <w:ind w:firstLine="60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Головний розпорядник коштів –  В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иконавчий комітет 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Шептицької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міської ради.</w:t>
      </w:r>
    </w:p>
    <w:p w:rsidR="00AA733A" w:rsidRPr="00C07928" w:rsidRDefault="00AA733A" w:rsidP="00C07928">
      <w:pPr>
        <w:pStyle w:val="a"/>
        <w:ind w:firstLine="60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A733A" w:rsidRPr="00C07928" w:rsidRDefault="00AA733A" w:rsidP="00C07928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07928">
        <w:rPr>
          <w:rFonts w:ascii="Times New Roman" w:hAnsi="Times New Roman"/>
          <w:sz w:val="26"/>
          <w:szCs w:val="26"/>
        </w:rPr>
        <w:t xml:space="preserve">2. </w:t>
      </w:r>
      <w:r w:rsidRPr="00C0792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07928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постійну депутатську комісію з питань комунального господарства, благоустрою, охорони довкілля, комунальної власності та приватизації (Василишин П.С.), першого заступника міського голови з питань діяльності виконавчих органів ради Балка Д.І.  </w:t>
      </w:r>
    </w:p>
    <w:p w:rsidR="00AA733A" w:rsidRPr="00C07928" w:rsidRDefault="00AA733A" w:rsidP="003519DC">
      <w:pPr>
        <w:rPr>
          <w:rFonts w:ascii="Times New Roman" w:hAnsi="Times New Roman"/>
          <w:sz w:val="26"/>
          <w:szCs w:val="26"/>
          <w:lang w:val="ru-RU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AA733A" w:rsidRPr="00000006" w:rsidTr="00000006">
        <w:tc>
          <w:tcPr>
            <w:tcW w:w="2268" w:type="dxa"/>
            <w:tcMar>
              <w:left w:w="0" w:type="dxa"/>
              <w:right w:w="0" w:type="dxa"/>
            </w:tcMar>
          </w:tcPr>
          <w:p w:rsidR="00AA733A" w:rsidRPr="00000006" w:rsidRDefault="00AA733A" w:rsidP="000000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00006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AA733A" w:rsidRPr="00000006" w:rsidRDefault="00AA733A" w:rsidP="00000006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(</w:t>
            </w:r>
            <w:r w:rsidRPr="002550E0">
              <w:rPr>
                <w:rFonts w:ascii="Times New Roman" w:hAnsi="Times New Roman"/>
                <w:i/>
                <w:sz w:val="26"/>
                <w:szCs w:val="26"/>
              </w:rPr>
              <w:t>підпис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Pr="00000006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AA733A" w:rsidRPr="00000006" w:rsidRDefault="00AA733A" w:rsidP="000000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00006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Default="00AA733A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AA733A" w:rsidRPr="00507A58" w:rsidRDefault="00AA733A" w:rsidP="003519D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ради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Олександр ГРАСУЛОВ</w:t>
      </w: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Голова постійної депутатської комісії з питань</w:t>
      </w:r>
    </w:p>
    <w:p w:rsidR="00AA733A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комуналь</w:t>
      </w:r>
      <w:r>
        <w:rPr>
          <w:rFonts w:ascii="Times New Roman" w:hAnsi="Times New Roman"/>
          <w:sz w:val="26"/>
          <w:szCs w:val="26"/>
        </w:rPr>
        <w:t>ного господарства, благоустрою,</w:t>
      </w:r>
    </w:p>
    <w:p w:rsidR="00AA733A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охорони </w:t>
      </w:r>
      <w:r>
        <w:rPr>
          <w:rFonts w:ascii="Times New Roman" w:hAnsi="Times New Roman"/>
          <w:sz w:val="26"/>
          <w:szCs w:val="26"/>
        </w:rPr>
        <w:t>довкілля, комунальної власності</w:t>
      </w: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та приватизації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A30316">
        <w:rPr>
          <w:rFonts w:ascii="Times New Roman" w:hAnsi="Times New Roman"/>
          <w:sz w:val="26"/>
          <w:szCs w:val="26"/>
        </w:rPr>
        <w:t xml:space="preserve">         Петро  ВАСИЛИШИН</w:t>
      </w: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30316">
        <w:rPr>
          <w:rFonts w:ascii="Times New Roman" w:hAnsi="Times New Roman"/>
          <w:sz w:val="26"/>
          <w:szCs w:val="26"/>
        </w:rPr>
        <w:t xml:space="preserve">аступник міського голови </w:t>
      </w: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з питань діяльності виконавчих органів ради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Марта ВАЩУК</w:t>
      </w: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30316">
        <w:rPr>
          <w:rFonts w:ascii="Times New Roman" w:hAnsi="Times New Roman"/>
          <w:sz w:val="26"/>
          <w:szCs w:val="26"/>
        </w:rPr>
        <w:t xml:space="preserve">ачальник юридичного відділу         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A30316">
        <w:rPr>
          <w:rFonts w:ascii="Times New Roman" w:hAnsi="Times New Roman"/>
          <w:sz w:val="26"/>
          <w:szCs w:val="26"/>
        </w:rPr>
        <w:t xml:space="preserve">    Тетяна ЛІНИНСЬКА</w:t>
      </w: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>Начальник управління житлово-</w:t>
      </w:r>
    </w:p>
    <w:p w:rsidR="00AA733A" w:rsidRPr="00A30316" w:rsidRDefault="00AA733A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комунального господарства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Андрій ДУМИЧ   </w:t>
      </w:r>
      <w:r w:rsidRPr="00A30316">
        <w:rPr>
          <w:rFonts w:ascii="Times New Roman" w:hAnsi="Times New Roman"/>
          <w:sz w:val="26"/>
          <w:szCs w:val="26"/>
        </w:rPr>
        <w:tab/>
      </w:r>
    </w:p>
    <w:sectPr w:rsidR="00AA733A" w:rsidRPr="00A30316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00006"/>
    <w:rsid w:val="000306CC"/>
    <w:rsid w:val="00033BAA"/>
    <w:rsid w:val="00066DC2"/>
    <w:rsid w:val="00067335"/>
    <w:rsid w:val="00077264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2462E8"/>
    <w:rsid w:val="002550E0"/>
    <w:rsid w:val="0028758E"/>
    <w:rsid w:val="00315367"/>
    <w:rsid w:val="003519DC"/>
    <w:rsid w:val="003537F5"/>
    <w:rsid w:val="00360728"/>
    <w:rsid w:val="0036737A"/>
    <w:rsid w:val="003745CC"/>
    <w:rsid w:val="003E4D7A"/>
    <w:rsid w:val="0041549B"/>
    <w:rsid w:val="0045023B"/>
    <w:rsid w:val="00470245"/>
    <w:rsid w:val="0049271A"/>
    <w:rsid w:val="0049721C"/>
    <w:rsid w:val="004D7CAC"/>
    <w:rsid w:val="004E3B7F"/>
    <w:rsid w:val="004F1C7C"/>
    <w:rsid w:val="0050033B"/>
    <w:rsid w:val="00507A58"/>
    <w:rsid w:val="00526D96"/>
    <w:rsid w:val="005901A1"/>
    <w:rsid w:val="00592A64"/>
    <w:rsid w:val="005940BF"/>
    <w:rsid w:val="00594240"/>
    <w:rsid w:val="00624134"/>
    <w:rsid w:val="006271C7"/>
    <w:rsid w:val="00642FE2"/>
    <w:rsid w:val="006435E9"/>
    <w:rsid w:val="006B3F15"/>
    <w:rsid w:val="006C23F5"/>
    <w:rsid w:val="00786A3D"/>
    <w:rsid w:val="00793397"/>
    <w:rsid w:val="007B518B"/>
    <w:rsid w:val="007D3F19"/>
    <w:rsid w:val="007E45C1"/>
    <w:rsid w:val="007F3E81"/>
    <w:rsid w:val="007F6C7B"/>
    <w:rsid w:val="00846B59"/>
    <w:rsid w:val="00877261"/>
    <w:rsid w:val="00925C09"/>
    <w:rsid w:val="0094247C"/>
    <w:rsid w:val="0094480F"/>
    <w:rsid w:val="00947646"/>
    <w:rsid w:val="00A30316"/>
    <w:rsid w:val="00A4302D"/>
    <w:rsid w:val="00A86F97"/>
    <w:rsid w:val="00AA733A"/>
    <w:rsid w:val="00AC4146"/>
    <w:rsid w:val="00AC4769"/>
    <w:rsid w:val="00AD7FC2"/>
    <w:rsid w:val="00B14242"/>
    <w:rsid w:val="00B42FCD"/>
    <w:rsid w:val="00B447AD"/>
    <w:rsid w:val="00B61A66"/>
    <w:rsid w:val="00B841C1"/>
    <w:rsid w:val="00BB69CD"/>
    <w:rsid w:val="00BC2108"/>
    <w:rsid w:val="00BF5FD3"/>
    <w:rsid w:val="00BF6E8E"/>
    <w:rsid w:val="00C07928"/>
    <w:rsid w:val="00C606A6"/>
    <w:rsid w:val="00C71483"/>
    <w:rsid w:val="00C74DF5"/>
    <w:rsid w:val="00CA4AC2"/>
    <w:rsid w:val="00D35676"/>
    <w:rsid w:val="00D63362"/>
    <w:rsid w:val="00D91AF9"/>
    <w:rsid w:val="00DA7A50"/>
    <w:rsid w:val="00E22E0C"/>
    <w:rsid w:val="00E26AE7"/>
    <w:rsid w:val="00E420C3"/>
    <w:rsid w:val="00E46041"/>
    <w:rsid w:val="00E519E8"/>
    <w:rsid w:val="00E74A7A"/>
    <w:rsid w:val="00E93525"/>
    <w:rsid w:val="00EB7D3D"/>
    <w:rsid w:val="00ED2329"/>
    <w:rsid w:val="00F05F78"/>
    <w:rsid w:val="00F07AAA"/>
    <w:rsid w:val="00F21BDB"/>
    <w:rsid w:val="00F21BED"/>
    <w:rsid w:val="00F318F2"/>
    <w:rsid w:val="00F56AB7"/>
    <w:rsid w:val="00FA0968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64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6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1054</Words>
  <Characters>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17</cp:revision>
  <cp:lastPrinted>2025-01-07T09:13:00Z</cp:lastPrinted>
  <dcterms:created xsi:type="dcterms:W3CDTF">2025-01-06T08:12:00Z</dcterms:created>
  <dcterms:modified xsi:type="dcterms:W3CDTF">2025-03-20T07:55:00Z</dcterms:modified>
</cp:coreProperties>
</file>